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2B9" w:rsidRPr="00E10D95" w:rsidRDefault="008432B9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Załącznik nr 4</w:t>
      </w:r>
      <w:bookmarkStart w:id="0" w:name="_GoBack"/>
      <w:bookmarkEnd w:id="0"/>
      <w:r w:rsidRPr="00E10D95">
        <w:rPr>
          <w:rFonts w:ascii="Segoe UI" w:hAnsi="Segoe UI" w:cs="Segoe UI"/>
          <w:b/>
          <w:sz w:val="18"/>
          <w:szCs w:val="18"/>
        </w:rPr>
        <w:t xml:space="preserve"> do </w:t>
      </w:r>
      <w:r>
        <w:rPr>
          <w:rFonts w:ascii="Segoe UI" w:hAnsi="Segoe UI" w:cs="Segoe UI"/>
          <w:b/>
          <w:sz w:val="18"/>
          <w:szCs w:val="18"/>
        </w:rPr>
        <w:t>Regulaminu: Harmonogram</w:t>
      </w:r>
    </w:p>
    <w:p w:rsidR="008432B9" w:rsidRPr="00E10D95" w:rsidRDefault="008432B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6095"/>
      </w:tblGrid>
      <w:tr w:rsidR="008432B9" w:rsidRPr="00E10D95" w:rsidTr="00175723">
        <w:tc>
          <w:tcPr>
            <w:tcW w:w="308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Natalia Kania</w:t>
            </w:r>
          </w:p>
        </w:tc>
      </w:tr>
      <w:tr w:rsidR="008432B9" w:rsidRPr="00E10D95" w:rsidTr="00175723">
        <w:tc>
          <w:tcPr>
            <w:tcW w:w="308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Kartografia/Wydział Inżynierii Kształtowania Środowiska i Geodezji</w:t>
            </w:r>
          </w:p>
        </w:tc>
      </w:tr>
      <w:tr w:rsidR="008432B9" w:rsidRPr="00E10D95" w:rsidTr="00175723">
        <w:tc>
          <w:tcPr>
            <w:tcW w:w="308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693 806 898 </w:t>
            </w:r>
          </w:p>
        </w:tc>
      </w:tr>
      <w:tr w:rsidR="008432B9" w:rsidRPr="00E10D95" w:rsidTr="00175723">
        <w:tc>
          <w:tcPr>
            <w:tcW w:w="308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OPEGIEKA Sp. z o. o.</w:t>
            </w:r>
          </w:p>
        </w:tc>
      </w:tr>
      <w:tr w:rsidR="008432B9" w:rsidRPr="00E10D95" w:rsidTr="00175723">
        <w:tc>
          <w:tcPr>
            <w:tcW w:w="308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mgr inż.  Artur Wiosna</w:t>
            </w:r>
          </w:p>
        </w:tc>
      </w:tr>
      <w:tr w:rsidR="008432B9" w:rsidRPr="00E10D95" w:rsidTr="00175723">
        <w:tc>
          <w:tcPr>
            <w:tcW w:w="308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07679">
              <w:rPr>
                <w:rFonts w:ascii="Segoe UI" w:hAnsi="Segoe UI" w:cs="Segoe UI"/>
                <w:color w:val="000000"/>
                <w:sz w:val="18"/>
                <w:szCs w:val="18"/>
              </w:rPr>
              <w:t>55 237 60 50</w:t>
            </w:r>
          </w:p>
        </w:tc>
      </w:tr>
      <w:tr w:rsidR="008432B9" w:rsidRPr="00E10D95" w:rsidTr="00175723">
        <w:tc>
          <w:tcPr>
            <w:tcW w:w="308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1.07.2017 - 30.09.2017</w:t>
            </w:r>
          </w:p>
        </w:tc>
      </w:tr>
    </w:tbl>
    <w:p w:rsidR="008432B9" w:rsidRPr="00E10D95" w:rsidRDefault="008432B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694"/>
        <w:gridCol w:w="283"/>
        <w:gridCol w:w="2410"/>
        <w:gridCol w:w="3150"/>
      </w:tblGrid>
      <w:tr w:rsidR="008432B9" w:rsidRPr="00E10D95" w:rsidTr="00175723">
        <w:tc>
          <w:tcPr>
            <w:tcW w:w="3652" w:type="dxa"/>
            <w:gridSpan w:val="3"/>
            <w:shd w:val="clear" w:color="auto" w:fill="D9D9D9"/>
          </w:tcPr>
          <w:p w:rsidR="008432B9" w:rsidRPr="00175723" w:rsidRDefault="008432B9" w:rsidP="0017572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HARMONOGRAM W MIESIĄCU</w:t>
            </w:r>
          </w:p>
        </w:tc>
        <w:tc>
          <w:tcPr>
            <w:tcW w:w="5560" w:type="dxa"/>
            <w:gridSpan w:val="2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8432B9" w:rsidRPr="00E10D95" w:rsidTr="00175723">
        <w:tc>
          <w:tcPr>
            <w:tcW w:w="67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D045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8272C2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31-07-2017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175723">
        <w:tc>
          <w:tcPr>
            <w:tcW w:w="6062" w:type="dxa"/>
            <w:gridSpan w:val="4"/>
            <w:shd w:val="clear" w:color="auto" w:fill="D9D9D9"/>
          </w:tcPr>
          <w:p w:rsidR="008432B9" w:rsidRPr="00175723" w:rsidRDefault="008432B9" w:rsidP="0017572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8432B9" w:rsidRPr="00E10D95" w:rsidRDefault="008432B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694"/>
        <w:gridCol w:w="283"/>
        <w:gridCol w:w="2410"/>
        <w:gridCol w:w="3150"/>
      </w:tblGrid>
      <w:tr w:rsidR="008432B9" w:rsidRPr="00E10D95" w:rsidTr="00175723">
        <w:tc>
          <w:tcPr>
            <w:tcW w:w="3652" w:type="dxa"/>
            <w:gridSpan w:val="3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 xml:space="preserve">          HARMONOGRAM W MIESIĄCU</w:t>
            </w:r>
          </w:p>
        </w:tc>
        <w:tc>
          <w:tcPr>
            <w:tcW w:w="5560" w:type="dxa"/>
            <w:gridSpan w:val="2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8432B9" w:rsidRPr="00E10D95" w:rsidTr="00175723">
        <w:tc>
          <w:tcPr>
            <w:tcW w:w="67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774509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31-08-2017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175723">
        <w:tc>
          <w:tcPr>
            <w:tcW w:w="6062" w:type="dxa"/>
            <w:gridSpan w:val="4"/>
            <w:shd w:val="clear" w:color="auto" w:fill="D9D9D9"/>
          </w:tcPr>
          <w:p w:rsidR="008432B9" w:rsidRPr="00175723" w:rsidRDefault="008432B9" w:rsidP="0017572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8432B9" w:rsidRPr="00E10D95" w:rsidRDefault="008432B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694"/>
        <w:gridCol w:w="283"/>
        <w:gridCol w:w="2410"/>
        <w:gridCol w:w="3150"/>
      </w:tblGrid>
      <w:tr w:rsidR="008432B9" w:rsidRPr="00E10D95" w:rsidTr="00175723">
        <w:tc>
          <w:tcPr>
            <w:tcW w:w="3652" w:type="dxa"/>
            <w:gridSpan w:val="3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 xml:space="preserve">        HARMONOGRAM W MIESIĄCU</w:t>
            </w:r>
          </w:p>
        </w:tc>
        <w:tc>
          <w:tcPr>
            <w:tcW w:w="5560" w:type="dxa"/>
            <w:gridSpan w:val="2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8432B9" w:rsidRPr="00E10D95" w:rsidTr="00175723">
        <w:tc>
          <w:tcPr>
            <w:tcW w:w="675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044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7:30-15:30</w:t>
            </w:r>
          </w:p>
        </w:tc>
        <w:tc>
          <w:tcPr>
            <w:tcW w:w="3150" w:type="dxa"/>
            <w:vAlign w:val="bottom"/>
          </w:tcPr>
          <w:p w:rsidR="008432B9" w:rsidRDefault="008432B9" w:rsidP="00D876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8432B9" w:rsidRPr="00E10D95" w:rsidTr="005323FE">
        <w:tc>
          <w:tcPr>
            <w:tcW w:w="675" w:type="dxa"/>
            <w:vAlign w:val="bottom"/>
          </w:tcPr>
          <w:p w:rsidR="008432B9" w:rsidRDefault="008432B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694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30-09-2017</w:t>
            </w:r>
          </w:p>
        </w:tc>
        <w:tc>
          <w:tcPr>
            <w:tcW w:w="2693" w:type="dxa"/>
            <w:gridSpan w:val="2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vAlign w:val="bottom"/>
          </w:tcPr>
          <w:p w:rsidR="008432B9" w:rsidRDefault="00843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32B9" w:rsidRPr="00E10D95" w:rsidTr="00175723">
        <w:tc>
          <w:tcPr>
            <w:tcW w:w="6062" w:type="dxa"/>
            <w:gridSpan w:val="4"/>
            <w:shd w:val="clear" w:color="auto" w:fill="D9D9D9"/>
          </w:tcPr>
          <w:p w:rsidR="008432B9" w:rsidRPr="00175723" w:rsidRDefault="008432B9" w:rsidP="0017572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8432B9" w:rsidRPr="00E10D95" w:rsidRDefault="008432B9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5811"/>
      </w:tblGrid>
      <w:tr w:rsidR="008432B9" w:rsidRPr="00E10D95" w:rsidTr="00175723">
        <w:tc>
          <w:tcPr>
            <w:tcW w:w="3369" w:type="dxa"/>
          </w:tcPr>
          <w:p w:rsidR="008432B9" w:rsidRPr="00175723" w:rsidRDefault="008432B9" w:rsidP="00175723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175723">
              <w:rPr>
                <w:rFonts w:ascii="Segoe UI" w:hAnsi="Segoe UI" w:cs="Segoe UI"/>
                <w:sz w:val="18"/>
                <w:szCs w:val="18"/>
              </w:rPr>
              <w:t>Podpis Opiekuna stażu po stronie pracodawcy</w:t>
            </w:r>
          </w:p>
        </w:tc>
        <w:tc>
          <w:tcPr>
            <w:tcW w:w="5811" w:type="dxa"/>
          </w:tcPr>
          <w:p w:rsidR="008432B9" w:rsidRPr="00175723" w:rsidRDefault="008432B9" w:rsidP="0017572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8432B9" w:rsidRPr="00E10D95" w:rsidRDefault="008432B9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8432B9" w:rsidRPr="00E10D95" w:rsidSect="00203ACA">
      <w:headerReference w:type="default" r:id="rId7"/>
      <w:footerReference w:type="default" r:id="rId8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2B9" w:rsidRDefault="008432B9" w:rsidP="00090DEF">
      <w:pPr>
        <w:spacing w:after="0" w:line="240" w:lineRule="auto"/>
      </w:pPr>
      <w:r>
        <w:separator/>
      </w:r>
    </w:p>
  </w:endnote>
  <w:endnote w:type="continuationSeparator" w:id="0">
    <w:p w:rsidR="008432B9" w:rsidRDefault="008432B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2B9" w:rsidRPr="000E6BEE" w:rsidRDefault="008432B9" w:rsidP="00600DD5">
    <w:pPr>
      <w:pStyle w:val="Footer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2B9" w:rsidRDefault="008432B9" w:rsidP="00090DEF">
      <w:pPr>
        <w:spacing w:after="0" w:line="240" w:lineRule="auto"/>
      </w:pPr>
      <w:r>
        <w:separator/>
      </w:r>
    </w:p>
  </w:footnote>
  <w:footnote w:type="continuationSeparator" w:id="0">
    <w:p w:rsidR="008432B9" w:rsidRDefault="008432B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2B9" w:rsidRDefault="008432B9" w:rsidP="000E6BEE">
    <w:pPr>
      <w:pStyle w:val="Header"/>
      <w:jc w:val="cen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6" type="#_x0000_t75" alt="FE_Wiedza_Edukacja_Rozwoj_rgb-2" style="width:431.25pt;height:7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Calibri" w:eastAsia="Times New Roman" w:hAnsi="Calibr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cs="Times New Roman"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597"/>
    <w:rsid w:val="000000CE"/>
    <w:rsid w:val="00011D87"/>
    <w:rsid w:val="00025467"/>
    <w:rsid w:val="00032344"/>
    <w:rsid w:val="000327F4"/>
    <w:rsid w:val="00044C15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97164"/>
    <w:rsid w:val="000A1161"/>
    <w:rsid w:val="000A6138"/>
    <w:rsid w:val="000B2B60"/>
    <w:rsid w:val="000B61AA"/>
    <w:rsid w:val="000C4E92"/>
    <w:rsid w:val="000E4BA9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72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4926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A6BF0"/>
    <w:rsid w:val="002A78AB"/>
    <w:rsid w:val="002B29CE"/>
    <w:rsid w:val="002B77F9"/>
    <w:rsid w:val="002C5B75"/>
    <w:rsid w:val="002D1661"/>
    <w:rsid w:val="002D19FD"/>
    <w:rsid w:val="002D1D51"/>
    <w:rsid w:val="002D3A46"/>
    <w:rsid w:val="002D6600"/>
    <w:rsid w:val="002E791B"/>
    <w:rsid w:val="002F138E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23FE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07679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0BF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74509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272C2"/>
    <w:rsid w:val="00830E1F"/>
    <w:rsid w:val="00835251"/>
    <w:rsid w:val="008432B9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8671F"/>
    <w:rsid w:val="0099076F"/>
    <w:rsid w:val="009A13A1"/>
    <w:rsid w:val="009B0857"/>
    <w:rsid w:val="009C08DF"/>
    <w:rsid w:val="009C475A"/>
    <w:rsid w:val="009D36BE"/>
    <w:rsid w:val="009F0F5A"/>
    <w:rsid w:val="009F18FF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1C12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055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738A6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14E8"/>
    <w:rsid w:val="00CC327A"/>
    <w:rsid w:val="00CC4455"/>
    <w:rsid w:val="00CC6D6A"/>
    <w:rsid w:val="00CD7EC1"/>
    <w:rsid w:val="00CE6666"/>
    <w:rsid w:val="00CE7FFE"/>
    <w:rsid w:val="00D0451A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8767A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710CC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4481"/>
    <w:rsid w:val="00FC5677"/>
    <w:rsid w:val="00FC7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597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84E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6684E"/>
    <w:rPr>
      <w:rFonts w:ascii="Calibri Light" w:hAnsi="Calibri Light" w:cs="Times New Roman"/>
      <w:b/>
      <w:bCs/>
      <w:color w:val="5B9BD5"/>
    </w:rPr>
  </w:style>
  <w:style w:type="paragraph" w:styleId="BodyText">
    <w:name w:val="Body Text"/>
    <w:basedOn w:val="Normal"/>
    <w:link w:val="BodyTextChar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85597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"/>
    <w:uiPriority w:val="99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FootnoteText">
    <w:name w:val="footnote text"/>
    <w:aliases w:val="Podrozdział,Footnote,Podrozdzia3"/>
    <w:basedOn w:val="Normal"/>
    <w:link w:val="FootnoteTextChar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otnoteTextChar">
    <w:name w:val="Footnote Text Char"/>
    <w:aliases w:val="Podrozdział Char,Footnote Char,Podrozdzia3 Char"/>
    <w:basedOn w:val="DefaultParagraphFont"/>
    <w:link w:val="FootnoteText"/>
    <w:uiPriority w:val="99"/>
    <w:semiHidden/>
    <w:locked/>
    <w:rsid w:val="00090DEF"/>
    <w:rPr>
      <w:rFonts w:ascii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090DEF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4E8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807B0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807B0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F6684E"/>
    <w:pPr>
      <w:ind w:left="720"/>
      <w:contextualSpacing/>
    </w:pPr>
  </w:style>
  <w:style w:type="table" w:styleId="TableGrid">
    <w:name w:val="Table Grid"/>
    <w:basedOn w:val="TableNormal"/>
    <w:uiPriority w:val="99"/>
    <w:rsid w:val="0063337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96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5</Pages>
  <Words>419</Words>
  <Characters>2520</Characters>
  <Application>Microsoft Office Outlook</Application>
  <DocSecurity>0</DocSecurity>
  <Lines>0</Lines>
  <Paragraphs>0</Paragraphs>
  <ScaleCrop>false</ScaleCrop>
  <Company>Impel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Ambroziewicz</dc:creator>
  <cp:keywords/>
  <dc:description/>
  <cp:lastModifiedBy>Natalia</cp:lastModifiedBy>
  <cp:revision>8</cp:revision>
  <cp:lastPrinted>2017-02-17T08:33:00Z</cp:lastPrinted>
  <dcterms:created xsi:type="dcterms:W3CDTF">2017-03-15T12:11:00Z</dcterms:created>
  <dcterms:modified xsi:type="dcterms:W3CDTF">2017-05-28T19:39:00Z</dcterms:modified>
</cp:coreProperties>
</file>